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3F1DF" w14:textId="77777777" w:rsidR="001B5D22" w:rsidRDefault="001B5D22" w:rsidP="001B5D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HERVY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0142E483" w14:textId="77777777" w:rsidR="001B5D22" w:rsidRDefault="001B5D22" w:rsidP="001B5D22">
      <w:pPr>
        <w:pStyle w:val="NoSpacing"/>
        <w:rPr>
          <w:rFonts w:eastAsia="Times New Roman" w:cs="Times New Roman"/>
          <w:szCs w:val="24"/>
        </w:rPr>
      </w:pPr>
    </w:p>
    <w:p w14:paraId="7E4529A9" w14:textId="77777777" w:rsidR="001B5D22" w:rsidRDefault="001B5D22" w:rsidP="001B5D22">
      <w:pPr>
        <w:pStyle w:val="NoSpacing"/>
        <w:rPr>
          <w:rFonts w:eastAsia="Times New Roman" w:cs="Times New Roman"/>
          <w:szCs w:val="24"/>
        </w:rPr>
      </w:pPr>
    </w:p>
    <w:p w14:paraId="3E5C41D1" w14:textId="77777777" w:rsidR="001B5D22" w:rsidRDefault="001B5D22" w:rsidP="001B5D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Huntingdon into </w:t>
      </w:r>
    </w:p>
    <w:p w14:paraId="7455B2E2" w14:textId="77777777" w:rsidR="001B5D22" w:rsidRDefault="001B5D22" w:rsidP="001B5D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landholdings of Ralph Neville, 2</w:t>
      </w:r>
      <w:r w:rsidRPr="00F55F24">
        <w:rPr>
          <w:rFonts w:eastAsia="Times New Roman" w:cs="Times New Roman"/>
          <w:szCs w:val="24"/>
          <w:vertAlign w:val="superscript"/>
        </w:rPr>
        <w:t>nd</w:t>
      </w:r>
      <w:r>
        <w:rPr>
          <w:rFonts w:eastAsia="Times New Roman" w:cs="Times New Roman"/>
          <w:szCs w:val="24"/>
        </w:rPr>
        <w:t xml:space="preserve"> Earl of Westmoreland.</w:t>
      </w:r>
    </w:p>
    <w:p w14:paraId="16BC7EA4" w14:textId="77777777" w:rsidR="001B5D22" w:rsidRDefault="001B5D22" w:rsidP="001B5D2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8531AD7" w14:textId="77777777" w:rsidR="001B5D22" w:rsidRDefault="001B5D22" w:rsidP="001B5D2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p.108)</w:t>
      </w:r>
    </w:p>
    <w:p w14:paraId="07398BF7" w14:textId="77777777" w:rsidR="001B5D22" w:rsidRDefault="001B5D22" w:rsidP="001B5D22">
      <w:pPr>
        <w:pStyle w:val="NoSpacing"/>
        <w:rPr>
          <w:rFonts w:eastAsia="Times New Roman" w:cs="Times New Roman"/>
          <w:szCs w:val="24"/>
        </w:rPr>
      </w:pPr>
    </w:p>
    <w:p w14:paraId="45BB3EBF" w14:textId="77777777" w:rsidR="001B5D22" w:rsidRDefault="001B5D22" w:rsidP="001B5D22">
      <w:pPr>
        <w:pStyle w:val="NoSpacing"/>
        <w:rPr>
          <w:rFonts w:eastAsia="Times New Roman" w:cs="Times New Roman"/>
          <w:szCs w:val="24"/>
        </w:rPr>
      </w:pPr>
    </w:p>
    <w:p w14:paraId="3B63122F" w14:textId="77777777" w:rsidR="001B5D22" w:rsidRDefault="001B5D22" w:rsidP="001B5D2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August 2023</w:t>
      </w:r>
    </w:p>
    <w:p w14:paraId="3D9526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2784" w14:textId="77777777" w:rsidR="001B5D22" w:rsidRDefault="001B5D22" w:rsidP="009139A6">
      <w:r>
        <w:separator/>
      </w:r>
    </w:p>
  </w:endnote>
  <w:endnote w:type="continuationSeparator" w:id="0">
    <w:p w14:paraId="1B8C4AC5" w14:textId="77777777" w:rsidR="001B5D22" w:rsidRDefault="001B5D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69F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11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9D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FC099" w14:textId="77777777" w:rsidR="001B5D22" w:rsidRDefault="001B5D22" w:rsidP="009139A6">
      <w:r>
        <w:separator/>
      </w:r>
    </w:p>
  </w:footnote>
  <w:footnote w:type="continuationSeparator" w:id="0">
    <w:p w14:paraId="04965A99" w14:textId="77777777" w:rsidR="001B5D22" w:rsidRDefault="001B5D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1EC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921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57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D22"/>
    <w:rsid w:val="000666E0"/>
    <w:rsid w:val="001B5D2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FEBB9"/>
  <w15:chartTrackingRefBased/>
  <w15:docId w15:val="{0DC6D5BE-69D7-438F-BA15-6EE810E21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2023-08-07T21:06:00Z</dcterms:created>
  <dcterms:modified xsi:type="dcterms:W3CDTF">2023-08-07T21:07:00Z</dcterms:modified>
</cp:coreProperties>
</file>